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4F78" w14:textId="77777777" w:rsidR="00130782" w:rsidRDefault="00130782" w:rsidP="00130782">
      <w:pPr>
        <w:pStyle w:val="NoSpacing"/>
      </w:pPr>
      <w:r>
        <w:rPr>
          <w:u w:val="single"/>
        </w:rPr>
        <w:t>Robert RAMSO</w:t>
      </w:r>
      <w:r>
        <w:t xml:space="preserve">      (fl.1463)</w:t>
      </w:r>
    </w:p>
    <w:p w14:paraId="04526346" w14:textId="77777777" w:rsidR="00130782" w:rsidRDefault="00130782" w:rsidP="00130782">
      <w:pPr>
        <w:pStyle w:val="NoSpacing"/>
      </w:pPr>
      <w:r>
        <w:t>of Lancaster.</w:t>
      </w:r>
    </w:p>
    <w:p w14:paraId="67B71C24" w14:textId="77777777" w:rsidR="00130782" w:rsidRDefault="00130782" w:rsidP="00130782">
      <w:pPr>
        <w:pStyle w:val="NoSpacing"/>
      </w:pPr>
    </w:p>
    <w:p w14:paraId="76BF7541" w14:textId="77777777" w:rsidR="00130782" w:rsidRDefault="00130782" w:rsidP="00130782">
      <w:pPr>
        <w:pStyle w:val="NoSpacing"/>
      </w:pPr>
    </w:p>
    <w:p w14:paraId="2A023933" w14:textId="77777777" w:rsidR="00130782" w:rsidRDefault="00130782" w:rsidP="00130782">
      <w:pPr>
        <w:pStyle w:val="NoSpacing"/>
      </w:pPr>
      <w:r>
        <w:tab/>
        <w:t>1463</w:t>
      </w:r>
      <w:r>
        <w:tab/>
        <w:t>He was Mayor.</w:t>
      </w:r>
    </w:p>
    <w:p w14:paraId="3259134C" w14:textId="77777777" w:rsidR="00130782" w:rsidRDefault="00130782" w:rsidP="00130782">
      <w:pPr>
        <w:pStyle w:val="NoSpacing"/>
      </w:pPr>
      <w:r>
        <w:tab/>
      </w:r>
      <w:r>
        <w:tab/>
        <w:t>(</w:t>
      </w:r>
      <w:hyperlink r:id="rId6" w:history="1">
        <w:r w:rsidRPr="0094549C">
          <w:rPr>
            <w:rStyle w:val="Hyperlink"/>
          </w:rPr>
          <w:t>http://www.lancaster.gov.uk/council-and-democracy/civic-ceremonial/former-mayors-city-lancaster/</w:t>
        </w:r>
      </w:hyperlink>
      <w:r>
        <w:t>)</w:t>
      </w:r>
    </w:p>
    <w:p w14:paraId="1E46262D" w14:textId="77777777" w:rsidR="00130782" w:rsidRDefault="00130782" w:rsidP="00130782">
      <w:pPr>
        <w:pStyle w:val="NoSpacing"/>
      </w:pPr>
    </w:p>
    <w:p w14:paraId="04333E7B" w14:textId="77777777" w:rsidR="00130782" w:rsidRDefault="00130782" w:rsidP="00130782">
      <w:pPr>
        <w:pStyle w:val="NoSpacing"/>
      </w:pPr>
    </w:p>
    <w:p w14:paraId="3CF095A7" w14:textId="77777777" w:rsidR="00E47068" w:rsidRPr="00130782" w:rsidRDefault="00130782" w:rsidP="00130782">
      <w:pPr>
        <w:pStyle w:val="NoSpacing"/>
      </w:pPr>
      <w:r>
        <w:t>10 May 2015</w:t>
      </w:r>
    </w:p>
    <w:sectPr w:rsidR="00E47068" w:rsidRPr="00130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04DA" w14:textId="77777777" w:rsidR="00130782" w:rsidRDefault="00130782" w:rsidP="00920DE3">
      <w:pPr>
        <w:spacing w:after="0" w:line="240" w:lineRule="auto"/>
      </w:pPr>
      <w:r>
        <w:separator/>
      </w:r>
    </w:p>
  </w:endnote>
  <w:endnote w:type="continuationSeparator" w:id="0">
    <w:p w14:paraId="64347680" w14:textId="77777777" w:rsidR="00130782" w:rsidRDefault="001307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F482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28B8A" w14:textId="77777777" w:rsidR="00C009D8" w:rsidRPr="00C009D8" w:rsidRDefault="00C009D8">
    <w:pPr>
      <w:pStyle w:val="Footer"/>
    </w:pPr>
    <w:r>
      <w:t>Copyright I.S.Rogers 9 August 2013</w:t>
    </w:r>
  </w:p>
  <w:p w14:paraId="464FDBD0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3A5F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9FE82" w14:textId="77777777" w:rsidR="00130782" w:rsidRDefault="00130782" w:rsidP="00920DE3">
      <w:pPr>
        <w:spacing w:after="0" w:line="240" w:lineRule="auto"/>
      </w:pPr>
      <w:r>
        <w:separator/>
      </w:r>
    </w:p>
  </w:footnote>
  <w:footnote w:type="continuationSeparator" w:id="0">
    <w:p w14:paraId="616A2A77" w14:textId="77777777" w:rsidR="00130782" w:rsidRDefault="001307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DF7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82B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89A5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782"/>
    <w:rsid w:val="00120749"/>
    <w:rsid w:val="00130782"/>
    <w:rsid w:val="00624CAE"/>
    <w:rsid w:val="008C35E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47EB7"/>
  <w15:docId w15:val="{0BE25110-C963-4D08-9CEA-470B543A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07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ncaster.gov.uk/council-and-democracy/civic-ceremonial/former-mayors-city-lancaster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2015-05-10T14:58:00Z</dcterms:created>
  <dcterms:modified xsi:type="dcterms:W3CDTF">2023-03-21T09:01:00Z</dcterms:modified>
</cp:coreProperties>
</file>